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238FF" w14:textId="77777777" w:rsidR="00BB0DC6" w:rsidRDefault="00BB0DC6" w:rsidP="00BB0D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BERNEY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fl.1441)</w:t>
      </w:r>
    </w:p>
    <w:p w14:paraId="63217A02" w14:textId="77777777" w:rsidR="00BB0DC6" w:rsidRDefault="00BB0DC6" w:rsidP="00BB0DC6">
      <w:pPr>
        <w:pStyle w:val="NoSpacing"/>
        <w:rPr>
          <w:rFonts w:cs="Times New Roman"/>
          <w:szCs w:val="24"/>
        </w:rPr>
      </w:pPr>
    </w:p>
    <w:p w14:paraId="165283CF" w14:textId="77777777" w:rsidR="00BB0DC6" w:rsidRDefault="00BB0DC6" w:rsidP="00BB0DC6">
      <w:pPr>
        <w:pStyle w:val="NoSpacing"/>
        <w:rPr>
          <w:rFonts w:cs="Times New Roman"/>
          <w:szCs w:val="24"/>
        </w:rPr>
      </w:pPr>
    </w:p>
    <w:p w14:paraId="769750F2" w14:textId="77777777" w:rsidR="00BB0DC6" w:rsidRDefault="00BB0DC6" w:rsidP="00BB0D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Thomas Berney(q.v.) and his wife, Elizabeth(q.v.).</w:t>
      </w:r>
    </w:p>
    <w:p w14:paraId="26094F53" w14:textId="77777777" w:rsidR="00BB0DC6" w:rsidRDefault="00BB0DC6" w:rsidP="00BB0DC6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 xml:space="preserve">(“An Essay Towards a Topographical History of the County of Norfolk” </w:t>
      </w:r>
    </w:p>
    <w:p w14:paraId="4E34DCEC" w14:textId="77777777" w:rsidR="00BB0DC6" w:rsidRDefault="00BB0DC6" w:rsidP="00BB0DC6">
      <w:pPr>
        <w:pStyle w:val="NoSpacing"/>
        <w:rPr>
          <w:rFonts w:cs="Times New Roman"/>
          <w:szCs w:val="24"/>
        </w:rPr>
      </w:pPr>
      <w:r w:rsidRPr="00CE34CC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11</w:t>
      </w:r>
      <w:r w:rsidRPr="00CE34CC">
        <w:rPr>
          <w:rFonts w:cs="Times New Roman"/>
          <w:szCs w:val="24"/>
        </w:rPr>
        <w:t xml:space="preserve"> pp.</w:t>
      </w:r>
      <w:r>
        <w:rPr>
          <w:rFonts w:cs="Times New Roman"/>
          <w:szCs w:val="24"/>
        </w:rPr>
        <w:t xml:space="preserve">121-132, </w:t>
      </w:r>
      <w:r w:rsidRPr="00CE34CC">
        <w:rPr>
          <w:rFonts w:cs="Times New Roman"/>
          <w:szCs w:val="24"/>
        </w:rPr>
        <w:t xml:space="preserve">Francis </w:t>
      </w:r>
      <w:proofErr w:type="spellStart"/>
      <w:r w:rsidRPr="00CE34CC">
        <w:rPr>
          <w:rFonts w:cs="Times New Roman"/>
          <w:szCs w:val="24"/>
        </w:rPr>
        <w:t>Blomefield</w:t>
      </w:r>
      <w:proofErr w:type="spellEnd"/>
      <w:r w:rsidRPr="00CE34CC">
        <w:rPr>
          <w:rFonts w:cs="Times New Roman"/>
          <w:szCs w:val="24"/>
        </w:rPr>
        <w:t>)</w:t>
      </w:r>
    </w:p>
    <w:p w14:paraId="5D0C254C" w14:textId="77777777" w:rsidR="00BB0DC6" w:rsidRDefault="00BB0DC6" w:rsidP="00BB0DC6">
      <w:pPr>
        <w:pStyle w:val="NoSpacing"/>
        <w:rPr>
          <w:rFonts w:cs="Times New Roman"/>
          <w:szCs w:val="24"/>
        </w:rPr>
      </w:pPr>
    </w:p>
    <w:p w14:paraId="35FFAD1A" w14:textId="77777777" w:rsidR="00BB0DC6" w:rsidRDefault="00BB0DC6" w:rsidP="00BB0DC6">
      <w:pPr>
        <w:pStyle w:val="NoSpacing"/>
        <w:rPr>
          <w:rFonts w:cs="Times New Roman"/>
          <w:szCs w:val="24"/>
        </w:rPr>
      </w:pPr>
    </w:p>
    <w:p w14:paraId="2CA085C7" w14:textId="77777777" w:rsidR="00BB0DC6" w:rsidRDefault="00BB0DC6" w:rsidP="00BB0D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Apr.1441</w:t>
      </w:r>
      <w:r>
        <w:rPr>
          <w:rFonts w:cs="Times New Roman"/>
          <w:szCs w:val="24"/>
        </w:rPr>
        <w:tab/>
        <w:t>His father appointed him a joint executor of his Will.   (ibid.)</w:t>
      </w:r>
    </w:p>
    <w:p w14:paraId="2538FA23" w14:textId="77777777" w:rsidR="00BB0DC6" w:rsidRDefault="00BB0DC6" w:rsidP="00BB0DC6">
      <w:pPr>
        <w:pStyle w:val="NoSpacing"/>
        <w:rPr>
          <w:rFonts w:cs="Times New Roman"/>
          <w:szCs w:val="24"/>
        </w:rPr>
      </w:pPr>
    </w:p>
    <w:p w14:paraId="15E0D833" w14:textId="77777777" w:rsidR="00BB0DC6" w:rsidRDefault="00BB0DC6" w:rsidP="00BB0DC6">
      <w:pPr>
        <w:pStyle w:val="NoSpacing"/>
        <w:rPr>
          <w:rFonts w:cs="Times New Roman"/>
          <w:szCs w:val="24"/>
        </w:rPr>
      </w:pPr>
    </w:p>
    <w:p w14:paraId="6DD2DAF1" w14:textId="77777777" w:rsidR="00BB0DC6" w:rsidRDefault="00BB0DC6" w:rsidP="00BB0DC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February 2024</w:t>
      </w:r>
    </w:p>
    <w:p w14:paraId="232687E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395BD7" w14:textId="77777777" w:rsidR="00BB0DC6" w:rsidRDefault="00BB0DC6" w:rsidP="009139A6">
      <w:r>
        <w:separator/>
      </w:r>
    </w:p>
  </w:endnote>
  <w:endnote w:type="continuationSeparator" w:id="0">
    <w:p w14:paraId="2ECBAD5E" w14:textId="77777777" w:rsidR="00BB0DC6" w:rsidRDefault="00BB0DC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1B95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B7F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483B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71E8B" w14:textId="77777777" w:rsidR="00BB0DC6" w:rsidRDefault="00BB0DC6" w:rsidP="009139A6">
      <w:r>
        <w:separator/>
      </w:r>
    </w:p>
  </w:footnote>
  <w:footnote w:type="continuationSeparator" w:id="0">
    <w:p w14:paraId="19BF07FA" w14:textId="77777777" w:rsidR="00BB0DC6" w:rsidRDefault="00BB0DC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F5F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474F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D3C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DC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BB0DC6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269D17"/>
  <w15:chartTrackingRefBased/>
  <w15:docId w15:val="{B55785F6-C1C9-425F-8DAB-0383FF158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2024-02-12T20:03:00Z</dcterms:created>
  <dcterms:modified xsi:type="dcterms:W3CDTF">2024-02-12T20:03:00Z</dcterms:modified>
</cp:coreProperties>
</file>